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FA276D" w14:textId="77777777" w:rsidR="005F03B6" w:rsidRDefault="005F03B6" w:rsidP="005F03B6">
      <w:pPr>
        <w:pStyle w:val="NoSpacing"/>
      </w:pPr>
      <w:r>
        <w:rPr>
          <w:u w:val="single"/>
        </w:rPr>
        <w:t>William WYKHAM</w:t>
      </w:r>
      <w:r>
        <w:t xml:space="preserve">       (fl.1448)</w:t>
      </w:r>
    </w:p>
    <w:p w14:paraId="63C7527E" w14:textId="77777777" w:rsidR="005F03B6" w:rsidRDefault="005F03B6" w:rsidP="005F03B6">
      <w:pPr>
        <w:pStyle w:val="NoSpacing"/>
      </w:pPr>
      <w:r>
        <w:t>of York. Skinner.</w:t>
      </w:r>
    </w:p>
    <w:p w14:paraId="70B49A11" w14:textId="77777777" w:rsidR="005F03B6" w:rsidRDefault="005F03B6" w:rsidP="005F03B6">
      <w:pPr>
        <w:pStyle w:val="NoSpacing"/>
      </w:pPr>
    </w:p>
    <w:p w14:paraId="5B876666" w14:textId="77777777" w:rsidR="005F03B6" w:rsidRDefault="005F03B6" w:rsidP="005F03B6">
      <w:pPr>
        <w:pStyle w:val="NoSpacing"/>
      </w:pPr>
    </w:p>
    <w:p w14:paraId="74704A5E" w14:textId="77777777" w:rsidR="005F03B6" w:rsidRDefault="005F03B6" w:rsidP="005F03B6">
      <w:pPr>
        <w:pStyle w:val="NoSpacing"/>
      </w:pPr>
      <w:r>
        <w:t>Son:   John, brewer.(q.v.).   (R.F.Y. p.194)</w:t>
      </w:r>
    </w:p>
    <w:p w14:paraId="12E1E6E5" w14:textId="77777777" w:rsidR="005F03B6" w:rsidRDefault="005F03B6" w:rsidP="005F03B6">
      <w:pPr>
        <w:pStyle w:val="NoSpacing"/>
      </w:pPr>
    </w:p>
    <w:p w14:paraId="7F63A4A5" w14:textId="77777777" w:rsidR="005F03B6" w:rsidRDefault="005F03B6" w:rsidP="005F03B6">
      <w:pPr>
        <w:pStyle w:val="NoSpacing"/>
      </w:pPr>
    </w:p>
    <w:p w14:paraId="2CB05CC2" w14:textId="5B1C1BD3" w:rsidR="005F03B6" w:rsidRDefault="00AD06E6" w:rsidP="005F03B6">
      <w:pPr>
        <w:pStyle w:val="NoSpacing"/>
      </w:pPr>
      <w:r>
        <w:tab/>
        <w:t>1436</w:t>
      </w:r>
      <w:r>
        <w:tab/>
        <w:t>He became a Freeman.   (R.F.Y. p.151)</w:t>
      </w:r>
    </w:p>
    <w:p w14:paraId="04E33A0C" w14:textId="581061B2" w:rsidR="005F03B6" w:rsidRDefault="005F03B6" w:rsidP="005F03B6">
      <w:pPr>
        <w:pStyle w:val="NoSpacing"/>
      </w:pPr>
      <w:r>
        <w:tab/>
        <w:t>1473</w:t>
      </w:r>
      <w:r>
        <w:tab/>
        <w:t>John became a Freeman.  (ibid.</w:t>
      </w:r>
      <w:r w:rsidR="00AD06E6">
        <w:t>p.194)</w:t>
      </w:r>
    </w:p>
    <w:p w14:paraId="1C36A159" w14:textId="77777777" w:rsidR="005F03B6" w:rsidRDefault="005F03B6" w:rsidP="005F03B6">
      <w:pPr>
        <w:pStyle w:val="NoSpacing"/>
      </w:pPr>
    </w:p>
    <w:p w14:paraId="76D895A4" w14:textId="77777777" w:rsidR="005F03B6" w:rsidRDefault="005F03B6" w:rsidP="005F03B6">
      <w:pPr>
        <w:pStyle w:val="NoSpacing"/>
      </w:pPr>
    </w:p>
    <w:p w14:paraId="6DF1AB43" w14:textId="0780BB91" w:rsidR="00E47068" w:rsidRDefault="005F03B6" w:rsidP="005F03B6">
      <w:pPr>
        <w:pStyle w:val="NoSpacing"/>
      </w:pPr>
      <w:r>
        <w:t>13 May 2014</w:t>
      </w:r>
    </w:p>
    <w:p w14:paraId="70A84B3E" w14:textId="531F06AE" w:rsidR="00AD06E6" w:rsidRPr="00C009D8" w:rsidRDefault="00AD06E6" w:rsidP="005F03B6">
      <w:pPr>
        <w:pStyle w:val="NoSpacing"/>
      </w:pPr>
      <w:r>
        <w:t xml:space="preserve">  2 September 2021</w:t>
      </w:r>
    </w:p>
    <w:sectPr w:rsidR="00AD06E6" w:rsidRPr="00C009D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AABB23" w14:textId="77777777" w:rsidR="005F03B6" w:rsidRDefault="005F03B6" w:rsidP="00920DE3">
      <w:pPr>
        <w:spacing w:after="0" w:line="240" w:lineRule="auto"/>
      </w:pPr>
      <w:r>
        <w:separator/>
      </w:r>
    </w:p>
  </w:endnote>
  <w:endnote w:type="continuationSeparator" w:id="0">
    <w:p w14:paraId="73CE0ADA" w14:textId="77777777" w:rsidR="005F03B6" w:rsidRDefault="005F03B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9D9B7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0A1913" w14:textId="77777777" w:rsidR="00C009D8" w:rsidRPr="00C009D8" w:rsidRDefault="00C009D8">
    <w:pPr>
      <w:pStyle w:val="Footer"/>
    </w:pPr>
    <w:r>
      <w:t>Copyright I.S.Rogers 9 August 2013</w:t>
    </w:r>
  </w:p>
  <w:p w14:paraId="6970CC9C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B81CC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441EC0" w14:textId="77777777" w:rsidR="005F03B6" w:rsidRDefault="005F03B6" w:rsidP="00920DE3">
      <w:pPr>
        <w:spacing w:after="0" w:line="240" w:lineRule="auto"/>
      </w:pPr>
      <w:r>
        <w:separator/>
      </w:r>
    </w:p>
  </w:footnote>
  <w:footnote w:type="continuationSeparator" w:id="0">
    <w:p w14:paraId="0F2119B4" w14:textId="77777777" w:rsidR="005F03B6" w:rsidRDefault="005F03B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C572F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2BB05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7B89F3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03B6"/>
    <w:rsid w:val="00120749"/>
    <w:rsid w:val="005F03B6"/>
    <w:rsid w:val="00624CAE"/>
    <w:rsid w:val="00920DE3"/>
    <w:rsid w:val="00AD06E6"/>
    <w:rsid w:val="00C009D8"/>
    <w:rsid w:val="00CF53C8"/>
    <w:rsid w:val="00DB6D8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6B75AA"/>
  <w15:docId w15:val="{9066A9F9-AB45-4BCD-A999-EE35EE3E6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Book.dotx</Template>
  <TotalTime>2</TotalTime>
  <Pages>1</Pages>
  <Words>32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3</cp:revision>
  <dcterms:created xsi:type="dcterms:W3CDTF">2015-05-10T20:30:00Z</dcterms:created>
  <dcterms:modified xsi:type="dcterms:W3CDTF">2021-09-02T11:32:00Z</dcterms:modified>
</cp:coreProperties>
</file>